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A26E8" w14:textId="1A905FCF" w:rsidR="006B2F86" w:rsidRDefault="0083206F" w:rsidP="00E71FC3">
      <w:pPr>
        <w:pStyle w:val="NoSpacing"/>
      </w:pPr>
      <w:r>
        <w:rPr>
          <w:u w:val="single"/>
        </w:rPr>
        <w:t>Thomas MOLL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2FB84CD6" w14:textId="015B27A4" w:rsidR="0083206F" w:rsidRDefault="0083206F" w:rsidP="00E71FC3">
      <w:pPr>
        <w:pStyle w:val="NoSpacing"/>
      </w:pPr>
      <w:r>
        <w:t>Rector of Allington, Kent.</w:t>
      </w:r>
    </w:p>
    <w:p w14:paraId="210C7F18" w14:textId="77747E41" w:rsidR="0083206F" w:rsidRDefault="0083206F" w:rsidP="00E71FC3">
      <w:pPr>
        <w:pStyle w:val="NoSpacing"/>
      </w:pPr>
    </w:p>
    <w:p w14:paraId="4B1C7458" w14:textId="1DA8256B" w:rsidR="0083206F" w:rsidRDefault="0083206F" w:rsidP="00E71FC3">
      <w:pPr>
        <w:pStyle w:val="NoSpacing"/>
      </w:pPr>
    </w:p>
    <w:p w14:paraId="56B03E5B" w14:textId="41FDEC7D" w:rsidR="0083206F" w:rsidRDefault="0083206F" w:rsidP="00E71FC3">
      <w:pPr>
        <w:pStyle w:val="NoSpacing"/>
      </w:pPr>
      <w:r>
        <w:t>19 May1485</w:t>
      </w:r>
      <w:r>
        <w:tab/>
        <w:t>He was presented to the parish church of Allington.</w:t>
      </w:r>
    </w:p>
    <w:p w14:paraId="456658AB" w14:textId="37382334" w:rsidR="0083206F" w:rsidRDefault="0083206F" w:rsidP="00E71FC3">
      <w:pPr>
        <w:pStyle w:val="NoSpacing"/>
      </w:pPr>
      <w:r>
        <w:tab/>
      </w:r>
      <w:r>
        <w:tab/>
        <w:t>(C.P.R. 1476-85 p.524)</w:t>
      </w:r>
    </w:p>
    <w:p w14:paraId="7FAB6458" w14:textId="6D3577BB" w:rsidR="0083206F" w:rsidRDefault="0083206F" w:rsidP="00E71FC3">
      <w:pPr>
        <w:pStyle w:val="NoSpacing"/>
      </w:pPr>
    </w:p>
    <w:p w14:paraId="373F3333" w14:textId="0E9C0585" w:rsidR="0083206F" w:rsidRDefault="0083206F" w:rsidP="00E71FC3">
      <w:pPr>
        <w:pStyle w:val="NoSpacing"/>
      </w:pPr>
    </w:p>
    <w:p w14:paraId="128C7891" w14:textId="592ED692" w:rsidR="0083206F" w:rsidRPr="0083206F" w:rsidRDefault="0083206F" w:rsidP="00E71FC3">
      <w:pPr>
        <w:pStyle w:val="NoSpacing"/>
      </w:pPr>
      <w:r>
        <w:t>23 June 2018</w:t>
      </w:r>
      <w:bookmarkStart w:id="0" w:name="_GoBack"/>
      <w:bookmarkEnd w:id="0"/>
    </w:p>
    <w:sectPr w:rsidR="0083206F" w:rsidRPr="008320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3479B" w14:textId="77777777" w:rsidR="0083206F" w:rsidRDefault="0083206F" w:rsidP="00E71FC3">
      <w:pPr>
        <w:spacing w:after="0" w:line="240" w:lineRule="auto"/>
      </w:pPr>
      <w:r>
        <w:separator/>
      </w:r>
    </w:p>
  </w:endnote>
  <w:endnote w:type="continuationSeparator" w:id="0">
    <w:p w14:paraId="02C339DD" w14:textId="77777777" w:rsidR="0083206F" w:rsidRDefault="008320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5D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55A91" w14:textId="77777777" w:rsidR="0083206F" w:rsidRDefault="0083206F" w:rsidP="00E71FC3">
      <w:pPr>
        <w:spacing w:after="0" w:line="240" w:lineRule="auto"/>
      </w:pPr>
      <w:r>
        <w:separator/>
      </w:r>
    </w:p>
  </w:footnote>
  <w:footnote w:type="continuationSeparator" w:id="0">
    <w:p w14:paraId="713F0061" w14:textId="77777777" w:rsidR="0083206F" w:rsidRDefault="008320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6F"/>
    <w:rsid w:val="001A7C09"/>
    <w:rsid w:val="00577BD5"/>
    <w:rsid w:val="00656CBA"/>
    <w:rsid w:val="006A1F77"/>
    <w:rsid w:val="00733BE7"/>
    <w:rsid w:val="0083206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F2DFC"/>
  <w15:chartTrackingRefBased/>
  <w15:docId w15:val="{EA06CC7D-4FF3-4451-AC42-871D7546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2018-06-23T11:00:00Z</dcterms:created>
  <dcterms:modified xsi:type="dcterms:W3CDTF">2018-06-23T11:08:00Z</dcterms:modified>
</cp:coreProperties>
</file>